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DF2971" w:rsidTr="00DF2971" w14:paraId="564AD03C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971" w:rsidRDefault="00DF2971" w14:paraId="57F5209F" w14:textId="58DD1ACB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2971" w:rsidRDefault="00DF2971" w14:paraId="71F149ED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DF2971" w:rsidRDefault="00DF2971" w14:paraId="50AE04F4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DF2971" w:rsidRDefault="00DF2971" w14:paraId="3F00E839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DF2971" w:rsidRDefault="00DF2971" w14:paraId="20D9958C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DF2971" w:rsidP="00DF2971" w:rsidRDefault="00DF2971" w14:paraId="0F23665E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DF2971" w:rsidP="00DF2971" w:rsidRDefault="00DF2971" w14:paraId="5C1ACC15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DF2971" w:rsidP="00DF2971" w:rsidRDefault="00DF2971" w14:paraId="0B143AB7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13. St-2707/2019</w:t>
      </w:r>
    </w:p>
    <w:p w:rsidR="00DF2971" w:rsidP="00DF2971" w:rsidRDefault="00DF2971" w14:paraId="221D4657" w14:textId="77777777">
      <w:pPr>
        <w:tabs>
          <w:tab w:val="left" w:pos="709"/>
        </w:tabs>
      </w:pPr>
      <w:r>
        <w:t xml:space="preserve"> </w:t>
      </w:r>
    </w:p>
    <w:p w:rsidR="00DF2971" w:rsidP="00DF2971" w:rsidRDefault="00DF2971" w14:paraId="5820327F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DF2971" w:rsidP="00DF2971" w:rsidRDefault="00DF2971" w14:paraId="663E297F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DF2971" w:rsidP="00DF2971" w:rsidRDefault="00DF2971" w14:paraId="79CAD489" w14:textId="77777777">
      <w:pPr>
        <w:tabs>
          <w:tab w:val="left" w:pos="709"/>
        </w:tabs>
      </w:pPr>
    </w:p>
    <w:p w:rsidR="00DF2971" w:rsidP="00DF2971" w:rsidRDefault="00DF2971" w14:paraId="75487F15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DF2971" w:rsidP="00DF2971" w:rsidRDefault="00DF2971" w14:paraId="79403772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DF2971" w:rsidP="00DF2971" w:rsidRDefault="00DF2971" w14:paraId="2F9C0321" w14:textId="77777777">
      <w:pPr>
        <w:tabs>
          <w:tab w:val="left" w:pos="709"/>
        </w:tabs>
      </w:pPr>
    </w:p>
    <w:p w:rsidR="00DF2971" w:rsidP="00DF2971" w:rsidRDefault="00DF2971" w14:paraId="0F30E66D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DF2971" w:rsidP="00DF2971" w:rsidRDefault="00DF2971" w14:paraId="6204AA7A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DF2971" w:rsidP="00DF2971" w:rsidRDefault="00DF2971" w14:paraId="680D0414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DF2971" w:rsidP="00DF2971" w:rsidRDefault="00DF2971" w14:paraId="56625379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DF2971" w:rsidP="00DF2971" w:rsidRDefault="00DF2971" w14:paraId="15292B7E" w14:textId="77777777">
      <w:pPr>
        <w:tabs>
          <w:tab w:val="left" w:pos="709"/>
        </w:tabs>
      </w:pPr>
    </w:p>
    <w:p w:rsidR="00DF2971" w:rsidP="00DF2971" w:rsidRDefault="00DF2971" w14:paraId="67762EC7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DF2971" w:rsidP="00DF2971" w:rsidRDefault="00DF2971" w14:paraId="3BED765D" w14:textId="77777777">
      <w:pPr>
        <w:tabs>
          <w:tab w:val="left" w:pos="709"/>
        </w:tabs>
        <w:jc w:val="both"/>
      </w:pPr>
    </w:p>
    <w:p w:rsidR="00DF2971" w:rsidP="00DF2971" w:rsidRDefault="00DF2971" w14:paraId="1FE2A11C" w14:textId="77777777">
      <w:pPr>
        <w:tabs>
          <w:tab w:val="left" w:pos="709"/>
        </w:tabs>
      </w:pPr>
      <w:r>
        <w:t xml:space="preserve"> </w:t>
      </w:r>
      <w:r>
        <w:tab/>
        <w:t>13. St-2707/2019</w:t>
      </w:r>
    </w:p>
    <w:p w:rsidR="00DF2971" w:rsidP="00DF2971" w:rsidRDefault="00DF2971" w14:paraId="544B620C" w14:textId="77777777">
      <w:pPr>
        <w:tabs>
          <w:tab w:val="left" w:pos="709"/>
        </w:tabs>
      </w:pPr>
    </w:p>
    <w:p w:rsidR="00DF2971" w:rsidP="00DF2971" w:rsidRDefault="00DF2971" w14:paraId="6AFD4D02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DF2971" w:rsidP="00DF2971" w:rsidRDefault="00DF2971" w14:paraId="12804016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DF2971" w:rsidP="00DF2971" w:rsidRDefault="00DF2971" w14:paraId="5D27574B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DF2971" w:rsidP="00DF2971" w:rsidRDefault="00DF2971" w14:paraId="494CC724" w14:textId="77777777">
      <w:pPr>
        <w:tabs>
          <w:tab w:val="left" w:pos="709"/>
        </w:tabs>
        <w:ind w:firstLine="708"/>
        <w:jc w:val="both"/>
      </w:pPr>
    </w:p>
    <w:p w:rsidR="00DF2971" w:rsidP="00DF2971" w:rsidRDefault="00DF2971" w14:paraId="21808353" w14:textId="77777777">
      <w:pPr>
        <w:tabs>
          <w:tab w:val="left" w:pos="709"/>
        </w:tabs>
        <w:jc w:val="both"/>
      </w:pPr>
      <w:r>
        <w:t xml:space="preserve">protiv </w:t>
      </w:r>
    </w:p>
    <w:p w:rsidR="00DF2971" w:rsidP="00DF2971" w:rsidRDefault="00DF2971" w14:paraId="5A3AD96C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DF2971" w:rsidP="00DF2971" w:rsidRDefault="00DF2971" w14:paraId="1EB3EF02" w14:textId="77777777">
      <w:pPr>
        <w:tabs>
          <w:tab w:val="left" w:pos="709"/>
        </w:tabs>
        <w:ind w:left="708"/>
        <w:jc w:val="both"/>
      </w:pPr>
      <w:r>
        <w:tab/>
        <w:t>CRO MADE j.d.o.o. za usluge, Zagreb, Puškarićeva 110, OIB: 91176339246</w:t>
      </w:r>
    </w:p>
    <w:p w:rsidR="00DF2971" w:rsidP="00DF2971" w:rsidRDefault="00DF2971" w14:paraId="77E4F358" w14:textId="77777777">
      <w:pPr>
        <w:tabs>
          <w:tab w:val="left" w:pos="709"/>
        </w:tabs>
        <w:ind w:left="708"/>
        <w:jc w:val="both"/>
      </w:pPr>
    </w:p>
    <w:p w:rsidR="00DF2971" w:rsidP="00DF2971" w:rsidRDefault="00DF2971" w14:paraId="25586C15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DF2971" w:rsidP="00DF2971" w:rsidRDefault="00DF2971" w14:paraId="4C3737DF" w14:textId="77777777">
      <w:pPr>
        <w:tabs>
          <w:tab w:val="left" w:pos="709"/>
        </w:tabs>
        <w:jc w:val="both"/>
      </w:pPr>
    </w:p>
    <w:p w:rsidR="00DF2971" w:rsidP="00DF2971" w:rsidRDefault="00DF2971" w14:paraId="7D674278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DF2971" w:rsidP="00DF2971" w:rsidRDefault="00DF2971" w14:paraId="7D6DFB56" w14:textId="77777777">
      <w:pPr>
        <w:tabs>
          <w:tab w:val="left" w:pos="709"/>
        </w:tabs>
      </w:pPr>
    </w:p>
    <w:p w:rsidR="00DF2971" w:rsidP="00DF2971" w:rsidRDefault="00DF2971" w14:paraId="7F501B48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DF2971" w:rsidP="00DF2971" w:rsidRDefault="00DF2971" w14:paraId="3F33A1E7" w14:textId="77777777">
      <w:pPr>
        <w:tabs>
          <w:tab w:val="left" w:pos="709"/>
        </w:tabs>
      </w:pPr>
    </w:p>
    <w:p w:rsidR="00DF2971" w:rsidP="00DF2971" w:rsidRDefault="00DF2971" w14:paraId="3AD6E16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DF2971" w:rsidP="00DF2971" w:rsidRDefault="00DF2971" w14:paraId="6092E983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DF2971" w:rsidP="00DF2971" w:rsidRDefault="00DF2971" w14:paraId="7F153B66" w14:textId="77777777">
      <w:pPr>
        <w:tabs>
          <w:tab w:val="left" w:pos="709"/>
        </w:tabs>
      </w:pPr>
    </w:p>
    <w:p w:rsidR="00DF2971" w:rsidP="00DF2971" w:rsidRDefault="00DF2971" w14:paraId="6C94BF13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562453C" w14:textId="0562453C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971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DF297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F2971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F2971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F2971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F2971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DF2971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F297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F2971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F29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971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971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971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971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DF2971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29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2971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8763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2707</izvorni_sadrzaj>
    <derivirana_varijabla naziv="DomainObject.Predmet.Broj_1">2707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31. listopada 2019.</izvorni_sadrzaj>
    <derivirana_varijabla naziv="DomainObject.Predmet.DatumIzradeOptuznogAkta_1">31. listopada 2019.</derivirana_varijabla>
  </DomainObject.Predmet.DatumIzradeOptuznogAkta>
  <DomainObject.Predmet.DatumIzradeOptuznogAktaFormated>
    <izvorni_sadrzaj>31.10.2019.</izvorni_sadrzaj>
    <derivirana_varijabla naziv="DomainObject.Predmet.DatumIzradeOptuznogAktaFormated_1">31.10.2019.</derivirana_varijabla>
  </DomainObject.Predmet.DatumIzradeOptuznogAktaFormated>
  <DomainObject.Predmet.DatumOsnivanja>
    <izvorni_sadrzaj>4. studenog 2019.</izvorni_sadrzaj>
    <derivirana_varijabla naziv="DomainObject.Predmet.DatumOsnivanja_1">4.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31. listopada 2019.</izvorni_sadrzaj>
    <derivirana_varijabla naziv="DomainObject.Predmet.DatumPrimitkaOptuznogAkta_1">31.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St-2707/2019</izvorni_sadrzaj>
    <derivirana_varijabla naziv="DomainObject.Predmet.OznakaBroj_1">St-2707/2019</derivirana_varijabla>
  </DomainObject.Predmet.OznakaBroj>
  <DomainObject.Predmet.OznakaBrojOptuznogAkta>
    <izvorni_sadrzaj>04-06-19-4735</izvorni_sadrzaj>
    <derivirana_varijabla naziv="DomainObject.Predmet.OznakaBrojOptuznogAkta_1">04-06-19-4735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CRO MADE j.d.o.o. za usluge</izvorni_sadrzaj>
    <derivirana_varijabla naziv="DomainObject.Predmet.ProtustrankaFormated_1">  CRO MADE j.d.o.o. za usluge</derivirana_varijabla>
  </DomainObject.Predmet.ProtustrankaFormated>
  <DomainObject.Predmet.ProtustrankaFormatedOIB>
    <izvorni_sadrzaj>  CRO MADE j.d.o.o. za usluge, OIB 91176339246</izvorni_sadrzaj>
    <derivirana_varijabla naziv="DomainObject.Predmet.ProtustrankaFormatedOIB_1">  CRO MADE j.d.o.o. za usluge, OIB 91176339246</derivirana_varijabla>
  </DomainObject.Predmet.ProtustrankaFormatedOIB>
  <DomainObject.Predmet.ProtustrankaFormatedWithAdress>
    <izvorni_sadrzaj> CRO MADE j.d.o.o. za usluge, Puškarićeva 110, 10000 Zagreb</izvorni_sadrzaj>
    <derivirana_varijabla naziv="DomainObject.Predmet.ProtustrankaFormatedWithAdress_1"> CRO MADE j.d.o.o. za usluge, Puškarićeva 110, 10000 Zagreb</derivirana_varijabla>
  </DomainObject.Predmet.ProtustrankaFormatedWithAdress>
  <DomainObject.Predmet.ProtustrankaFormatedWithAdressOIB>
    <izvorni_sadrzaj> CRO MADE j.d.o.o. za usluge, OIB 91176339246, Puškarićeva 110, 10000 Zagreb</izvorni_sadrzaj>
    <derivirana_varijabla naziv="DomainObject.Predmet.ProtustrankaFormatedWithAdressOIB_1"> CRO MADE j.d.o.o. za usluge, OIB 91176339246, Puškarićeva 110, 10000 Zagreb</derivirana_varijabla>
  </DomainObject.Predmet.ProtustrankaFormatedWithAdressOIB>
  <DomainObject.Predmet.ProtustrankaWithAdress>
    <izvorni_sadrzaj>CRO MADE j.d.o.o. za usluge Puškarićeva 110, 10000 Zagreb</izvorni_sadrzaj>
    <derivirana_varijabla naziv="DomainObject.Predmet.ProtustrankaWithAdress_1">CRO MADE j.d.o.o. za usluge Puškarićeva 110, 10000 Zagreb</derivirana_varijabla>
  </DomainObject.Predmet.ProtustrankaWithAdress>
  <DomainObject.Predmet.ProtustrankaWithAdressOIB>
    <izvorni_sadrzaj>CRO MADE j.d.o.o. za usluge, OIB 91176339246, Puškarićeva 110, 10000 Zagreb</izvorni_sadrzaj>
    <derivirana_varijabla naziv="DomainObject.Predmet.ProtustrankaWithAdressOIB_1">CRO MADE j.d.o.o. za usluge, OIB 91176339246, Puškarićeva 110, 10000 Zagreb</derivirana_varijabla>
  </DomainObject.Predmet.ProtustrankaWithAdressOIB>
  <DomainObject.Predmet.ProtustrankaNazivFormated>
    <izvorni_sadrzaj>CRO MADE j.d.o.o. za usluge</izvorni_sadrzaj>
    <derivirana_varijabla naziv="DomainObject.Predmet.ProtustrankaNazivFormated_1">CRO MADE j.d.o.o. za usluge</derivirana_varijabla>
  </DomainObject.Predmet.ProtustrankaNazivFormated>
  <DomainObject.Predmet.ProtustrankaNazivFormatedOIB>
    <izvorni_sadrzaj>CRO MADE j.d.o.o. za usluge, OIB 91176339246</izvorni_sadrzaj>
    <derivirana_varijabla naziv="DomainObject.Predmet.ProtustrankaNazivFormatedOIB_1">CRO MADE j.d.o.o. za usluge, OIB 91176339246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CRO MADE j.d.o.o. za usluge</item>
    </izvorni_sadrzaj>
    <derivirana_varijabla naziv="DomainObject.Predmet.ProtuStrankaListFormated_1">
      <item>CRO MADE j.d.o.o. za usluge</item>
    </derivirana_varijabla>
  </DomainObject.Predmet.ProtuStrankaListFormated>
  <DomainObject.Predmet.ProtuStrankaListFormatedOIB>
    <izvorni_sadrzaj>
      <item>CRO MADE j.d.o.o. za usluge, OIB 91176339246</item>
    </izvorni_sadrzaj>
    <derivirana_varijabla naziv="DomainObject.Predmet.ProtuStrankaListFormatedOIB_1">
      <item>CRO MADE j.d.o.o. za usluge, OIB 91176339246</item>
    </derivirana_varijabla>
  </DomainObject.Predmet.ProtuStrankaListFormatedOIB>
  <DomainObject.Predmet.ProtuStrankaListFormatedWithAdress>
    <izvorni_sadrzaj>
      <item>CRO MADE j.d.o.o. za usluge, Puškarićeva 110, 10000 Zagreb</item>
    </izvorni_sadrzaj>
    <derivirana_varijabla naziv="DomainObject.Predmet.ProtuStrankaListFormatedWithAdress_1">
      <item>CRO MADE j.d.o.o. za usluge, Puškarićeva 110, 10000 Zagreb</item>
    </derivirana_varijabla>
  </DomainObject.Predmet.ProtuStrankaListFormatedWithAdress>
  <DomainObject.Predmet.ProtuStrankaListFormatedWithAdressOIB>
    <izvorni_sadrzaj>
      <item>CRO MADE j.d.o.o. za usluge, OIB 91176339246, Puškarićeva 110, 10000 Zagreb</item>
    </izvorni_sadrzaj>
    <derivirana_varijabla naziv="DomainObject.Predmet.ProtuStrankaListFormatedWithAdressOIB_1">
      <item>CRO MADE j.d.o.o. za usluge, OIB 91176339246, Puškarićeva 110, 10000 Zagreb</item>
    </derivirana_varijabla>
  </DomainObject.Predmet.ProtuStrankaListFormatedWithAdressOIB>
  <DomainObject.Predmet.ProtuStrankaListNazivFormated>
    <izvorni_sadrzaj>
      <item>CRO MADE j.d.o.o. za usluge</item>
    </izvorni_sadrzaj>
    <derivirana_varijabla naziv="DomainObject.Predmet.ProtuStrankaListNazivFormated_1">
      <item>CRO MADE j.d.o.o. za usluge</item>
    </derivirana_varijabla>
  </DomainObject.Predmet.ProtuStrankaListNazivFormated>
  <DomainObject.Predmet.ProtuStrankaListNazivFormatedOIB>
    <izvorni_sadrzaj>
      <item>CRO MADE j.d.o.o. za usluge, OIB 91176339246</item>
    </izvorni_sadrzaj>
    <derivirana_varijabla naziv="DomainObject.Predmet.ProtuStrankaListNazivFormatedOIB_1">
      <item>CRO MADE j.d.o.o. za usluge, OIB 91176339246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CRO MADE j.d.o.o. za usluge</izvorni_sadrzaj>
    <derivirana_varijabla naziv="DomainObject.Predmet.ProtustrankaIDrugi_1">CRO MADE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CRO MADE j.d.o.o. za usluge, OIB 91176339246, Puškarićeva 110, 10000 Zagreb</izvorni_sadrzaj>
    <derivirana_varijabla naziv="DomainObject.Predmet.ProtustrankaIDrugiAdressOIB_1">CRO MADE j.d.o.o. za usluge, OIB 91176339246, Puškarićeva 110,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 MADE j.d.o.o. za usluge</item>
      <item>Financijska agencija</item>
    </izvorni_sadrzaj>
    <derivirana_varijabla naziv="DomainObject.Predmet.SudioniciListNaziv_1">
      <item>CRO MADE j.d.o.o. za usluge</item>
      <item>Financijska agencija</item>
    </derivirana_varijabla>
  </DomainObject.Predmet.SudioniciListNaziv>
  <DomainObject.Predmet.SudioniciListAdressOIB>
    <izvorni_sadrzaj>
      <item>CRO MADE j.d.o.o. za usluge, OIB 91176339246, Puškarićeva 110,10000 Zagreb</item>
      <item>Financijska agencija, OIB 85821130368, TRG SVIBANJSKIH ŽRTAVA 1995. 1,10000 Zagreb</item>
    </izvorni_sadrzaj>
    <derivirana_varijabla naziv="DomainObject.Predmet.SudioniciListAdressOIB_1">
      <item>CRO MADE j.d.o.o. za usluge, OIB 91176339246, Puškarićeva 110,10000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91176339246</item>
      <item>, OIB 85821130368</item>
    </izvorni_sadrzaj>
    <derivirana_varijabla naziv="DomainObject.Predmet.SudioniciListNazivOIB_1">
      <item>, OIB 91176339246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studenog 2019.</izvorni_sadrzaj>
    <derivirana_varijabla naziv="DomainObject.Predmet.DatumPocetkaProcesa_1">4.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826</properties:Characters>
  <properties:Lines>46</properties:Lines>
  <properties:Paragraphs>25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2019-12-14T13:06:00Z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